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CA0BF" w14:textId="77777777" w:rsidR="002D3C9D" w:rsidRDefault="002D3C9D" w:rsidP="002D3C9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PYCARD(?)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353F8DC3" w14:textId="77777777" w:rsidR="002D3C9D" w:rsidRDefault="002D3C9D" w:rsidP="002D3C9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22E4B87" w14:textId="77777777" w:rsidR="002D3C9D" w:rsidRDefault="002D3C9D" w:rsidP="002D3C9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5146425" w14:textId="77777777" w:rsidR="002D3C9D" w:rsidRDefault="002D3C9D" w:rsidP="002D3C9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A529AB6" w14:textId="77777777" w:rsidR="002D3C9D" w:rsidRDefault="002D3C9D" w:rsidP="002D3C9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served in the garrison of Carmarthen/Newcastle Emlyn under the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>command</w:t>
      </w:r>
      <w:proofErr w:type="gramEnd"/>
    </w:p>
    <w:p w14:paraId="6E060597" w14:textId="77777777" w:rsidR="002D3C9D" w:rsidRDefault="002D3C9D" w:rsidP="002D3C9D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78116B03" w14:textId="77777777" w:rsidR="002D3C9D" w:rsidRDefault="002D3C9D" w:rsidP="002D3C9D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m4,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F43475A" w14:textId="77777777" w:rsidR="002D3C9D" w:rsidRDefault="002D3C9D" w:rsidP="002D3C9D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63152BDF" w14:textId="77777777" w:rsidR="002D3C9D" w:rsidRDefault="002D3C9D" w:rsidP="002D3C9D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3E410498" w14:textId="77777777" w:rsidR="002D3C9D" w:rsidRDefault="002D3C9D" w:rsidP="002D3C9D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5F5A1B5A" w14:textId="77777777" w:rsidR="002D3C9D" w:rsidRDefault="002D3C9D" w:rsidP="002D3C9D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December 2022</w:t>
      </w:r>
    </w:p>
    <w:p w14:paraId="1ED827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70547" w14:textId="77777777" w:rsidR="002D3C9D" w:rsidRDefault="002D3C9D" w:rsidP="009139A6">
      <w:r>
        <w:separator/>
      </w:r>
    </w:p>
  </w:endnote>
  <w:endnote w:type="continuationSeparator" w:id="0">
    <w:p w14:paraId="24A1857A" w14:textId="77777777" w:rsidR="002D3C9D" w:rsidRDefault="002D3C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2C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9CE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BD6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406F0" w14:textId="77777777" w:rsidR="002D3C9D" w:rsidRDefault="002D3C9D" w:rsidP="009139A6">
      <w:r>
        <w:separator/>
      </w:r>
    </w:p>
  </w:footnote>
  <w:footnote w:type="continuationSeparator" w:id="0">
    <w:p w14:paraId="1C7CAEAF" w14:textId="77777777" w:rsidR="002D3C9D" w:rsidRDefault="002D3C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5F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AC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AC6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C9D"/>
    <w:rsid w:val="000666E0"/>
    <w:rsid w:val="002510B7"/>
    <w:rsid w:val="002D3C9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B3DDE"/>
  <w15:chartTrackingRefBased/>
  <w15:docId w15:val="{C91C5AC2-819B-4AAC-90D0-F79E5EEE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2023-02-10T16:18:00Z</dcterms:created>
  <dcterms:modified xsi:type="dcterms:W3CDTF">2023-02-10T16:19:00Z</dcterms:modified>
</cp:coreProperties>
</file>